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D74C9B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D74C9B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D74C9B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D74C9B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D74C9B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D74C9B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D74C9B" w:rsidRDefault="00D74C9B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r w:rsidRPr="00D74C9B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Зеленый</w:t>
      </w:r>
    </w:p>
    <w:p w:rsidR="001842E0" w:rsidRPr="00D74C9B" w:rsidRDefault="001842E0">
      <w:pPr>
        <w:pStyle w:val="1"/>
        <w:rPr>
          <w:i/>
          <w:iCs/>
          <w:sz w:val="20"/>
          <w:szCs w:val="20"/>
        </w:rPr>
      </w:pPr>
      <w:r w:rsidRPr="00D74C9B">
        <w:rPr>
          <w:sz w:val="20"/>
          <w:szCs w:val="20"/>
        </w:rPr>
        <w:t>Протяженность участка –</w:t>
      </w:r>
      <w:r w:rsidRPr="00D74C9B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D74C9B" w:rsidRPr="00D74C9B">
        <w:rPr>
          <w:i/>
          <w:iCs/>
          <w:sz w:val="20"/>
          <w:szCs w:val="20"/>
        </w:rPr>
        <w:t>От 0+0 до 0+193</w:t>
      </w:r>
    </w:p>
    <w:p w:rsidR="001842E0" w:rsidRPr="00D74C9B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74C9B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D74C9B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D74C9B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09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00"/>
        <w:gridCol w:w="1498"/>
        <w:gridCol w:w="1399"/>
        <w:gridCol w:w="599"/>
        <w:gridCol w:w="1299"/>
        <w:gridCol w:w="899"/>
        <w:gridCol w:w="1399"/>
        <w:gridCol w:w="813"/>
        <w:gridCol w:w="885"/>
        <w:gridCol w:w="899"/>
      </w:tblGrid>
      <w:tr w:rsidR="001842E0" w:rsidRPr="00D74C9B" w:rsidTr="00DA3482">
        <w:trPr>
          <w:trHeight w:val="20"/>
          <w:tblHeader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D74C9B" w:rsidTr="00DA3482">
        <w:trPr>
          <w:trHeight w:val="20"/>
          <w:tblHeader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0+17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0+169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C9B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C9B" w:rsidRPr="00D74C9B" w:rsidRDefault="00D74C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D74C9B" w:rsidTr="00DA3482">
        <w:trPr>
          <w:trHeight w:val="20"/>
          <w:jc w:val="center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D74C9B" w:rsidP="00D74C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4C9B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D74C9B" w:rsidP="00D74C9B">
            <w:pPr>
              <w:rPr>
                <w:rFonts w:ascii="Arial" w:hAnsi="Arial" w:cs="Arial"/>
                <w:sz w:val="20"/>
                <w:szCs w:val="20"/>
              </w:rPr>
            </w:pPr>
            <w:r w:rsidRPr="00D74C9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 w:rsidP="00D74C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74C9B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DA3482" w:rsidRDefault="00DA3482">
      <w:pPr>
        <w:pStyle w:val="a3"/>
        <w:rPr>
          <w:rFonts w:eastAsia="MS Mincho"/>
        </w:rPr>
      </w:pPr>
    </w:p>
    <w:p w:rsidR="00DA3482" w:rsidRPr="00DA3482" w:rsidRDefault="00DA3482" w:rsidP="00DA3482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DA3482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DA3482" w:rsidRPr="00DA3482" w:rsidRDefault="00DA3482" w:rsidP="00DA3482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A3482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Зеленый</w:t>
      </w:r>
    </w:p>
    <w:p w:rsidR="00DA3482" w:rsidRPr="00DA3482" w:rsidRDefault="00DA3482" w:rsidP="00DA3482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A3482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DA34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0+193</w:t>
      </w:r>
    </w:p>
    <w:p w:rsidR="00DA3482" w:rsidRPr="00DA3482" w:rsidRDefault="00DA3482" w:rsidP="00DA3482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A3482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DA34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DA3482" w:rsidRPr="00DA3482" w:rsidRDefault="00DA3482" w:rsidP="00DA3482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55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04"/>
        <w:gridCol w:w="1006"/>
        <w:gridCol w:w="1207"/>
        <w:gridCol w:w="1409"/>
        <w:gridCol w:w="1408"/>
        <w:gridCol w:w="1308"/>
        <w:gridCol w:w="1509"/>
        <w:gridCol w:w="1207"/>
      </w:tblGrid>
      <w:tr w:rsidR="00DA3482" w:rsidRPr="00DA3482" w:rsidTr="00DE4147">
        <w:trPr>
          <w:cantSplit/>
          <w:trHeight w:val="21"/>
          <w:tblHeader/>
          <w:jc w:val="center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0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A3482" w:rsidRPr="00DA3482" w:rsidTr="00DE4147">
        <w:trPr>
          <w:trHeight w:val="21"/>
          <w:tblHeader/>
          <w:jc w:val="center"/>
        </w:trPr>
        <w:tc>
          <w:tcPr>
            <w:tcW w:w="5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0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2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40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40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DA3482" w:rsidRPr="00DA3482" w:rsidTr="00DE4147">
        <w:trPr>
          <w:trHeight w:val="21"/>
          <w:tblHeader/>
          <w:jc w:val="center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DA3482" w:rsidRPr="00DA3482" w:rsidTr="00DE4147">
        <w:trPr>
          <w:trHeight w:val="21"/>
          <w:jc w:val="center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5/5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482" w:rsidRPr="00DA3482" w:rsidTr="00DE4147">
        <w:trPr>
          <w:trHeight w:val="21"/>
          <w:jc w:val="center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0+27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0+188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5/5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DA3482" w:rsidRPr="00DA3482" w:rsidRDefault="00DA3482" w:rsidP="00DA3482">
      <w:pPr>
        <w:rPr>
          <w:rFonts w:ascii="Courier New" w:eastAsia="MS Mincho" w:hAnsi="Courier New" w:cs="Courier New"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Default="00DA3482" w:rsidP="00DA348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A3482" w:rsidRPr="00DA3482" w:rsidRDefault="00DA3482" w:rsidP="00DA3482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DA3482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DA3482" w:rsidRPr="00DA3482" w:rsidRDefault="00DA3482" w:rsidP="00DA3482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A3482">
        <w:rPr>
          <w:rFonts w:ascii="Arial" w:eastAsia="MS Mincho" w:hAnsi="Arial" w:cs="Arial"/>
          <w:b/>
          <w:bCs/>
          <w:i/>
          <w:iCs/>
          <w:sz w:val="20"/>
          <w:szCs w:val="20"/>
        </w:rPr>
        <w:t>переулок Зеленый</w:t>
      </w:r>
    </w:p>
    <w:p w:rsidR="00DA3482" w:rsidRPr="00DA3482" w:rsidRDefault="00DA3482" w:rsidP="00DA3482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A3482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DA34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0+193</w:t>
      </w:r>
    </w:p>
    <w:p w:rsidR="00DA3482" w:rsidRPr="00DA3482" w:rsidRDefault="00DA3482" w:rsidP="00DA3482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A3482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DA34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DA3482" w:rsidRPr="00DA3482" w:rsidRDefault="00DA3482" w:rsidP="00DA3482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3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00"/>
        <w:gridCol w:w="1166"/>
        <w:gridCol w:w="1398"/>
        <w:gridCol w:w="1398"/>
        <w:gridCol w:w="1747"/>
        <w:gridCol w:w="1514"/>
        <w:gridCol w:w="1515"/>
      </w:tblGrid>
      <w:tr w:rsidR="00DA3482" w:rsidRPr="00DA3482" w:rsidTr="00DA3482">
        <w:trPr>
          <w:trHeight w:val="22"/>
          <w:tblHeader/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DA3482" w:rsidRPr="00DA3482" w:rsidTr="00DA3482">
        <w:trPr>
          <w:trHeight w:val="22"/>
          <w:tblHeader/>
          <w:jc w:val="center"/>
        </w:trPr>
        <w:tc>
          <w:tcPr>
            <w:tcW w:w="70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6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3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3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7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DA3482" w:rsidRPr="00DA3482" w:rsidTr="00DA3482">
        <w:trPr>
          <w:trHeight w:val="22"/>
          <w:tblHeader/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482" w:rsidRPr="00DA3482" w:rsidRDefault="00DA3482" w:rsidP="00DA34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348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DA3482" w:rsidRPr="00DA3482" w:rsidTr="00DA3482">
        <w:trPr>
          <w:trHeight w:val="22"/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375,7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482" w:rsidRPr="00DA3482" w:rsidTr="00DA3482">
        <w:trPr>
          <w:trHeight w:val="22"/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0+190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187,85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482" w:rsidRPr="00DA3482" w:rsidTr="00DA3482">
        <w:trPr>
          <w:trHeight w:val="22"/>
          <w:jc w:val="center"/>
        </w:trPr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0+190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  <w:r w:rsidRPr="00DA3482">
              <w:rPr>
                <w:rFonts w:ascii="Arial" w:hAnsi="Arial" w:cs="Arial"/>
                <w:sz w:val="20"/>
                <w:szCs w:val="20"/>
              </w:rPr>
              <w:t>187,85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482" w:rsidRPr="00DA3482" w:rsidRDefault="00DA3482" w:rsidP="00DA34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3482" w:rsidRPr="00DA3482" w:rsidRDefault="00DA3482" w:rsidP="00DA3482">
      <w:pPr>
        <w:rPr>
          <w:rFonts w:ascii="Courier New" w:eastAsia="MS Mincho" w:hAnsi="Courier New" w:cs="Courier New"/>
          <w:sz w:val="20"/>
          <w:szCs w:val="20"/>
        </w:rPr>
      </w:pPr>
    </w:p>
    <w:p w:rsidR="00DA3482" w:rsidRPr="00DA3482" w:rsidRDefault="00DA3482" w:rsidP="00DA3482">
      <w:pPr>
        <w:rPr>
          <w:rFonts w:ascii="Courier New" w:eastAsia="MS Mincho" w:hAnsi="Courier New" w:cs="Courier New"/>
          <w:sz w:val="20"/>
          <w:szCs w:val="20"/>
        </w:rPr>
      </w:pPr>
    </w:p>
    <w:p w:rsidR="00DA3482" w:rsidRPr="00D74C9B" w:rsidRDefault="00DA3482">
      <w:pPr>
        <w:pStyle w:val="a3"/>
        <w:rPr>
          <w:rFonts w:eastAsia="MS Mincho"/>
        </w:rPr>
      </w:pPr>
    </w:p>
    <w:sectPr w:rsidR="00DA3482" w:rsidRPr="00D74C9B" w:rsidSect="00DA3482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74C9B"/>
    <w:rsid w:val="001842E0"/>
    <w:rsid w:val="00215347"/>
    <w:rsid w:val="00504762"/>
    <w:rsid w:val="00CF1149"/>
    <w:rsid w:val="00D74C9B"/>
    <w:rsid w:val="00DA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4762"/>
    <w:rPr>
      <w:sz w:val="24"/>
      <w:szCs w:val="24"/>
    </w:rPr>
  </w:style>
  <w:style w:type="paragraph" w:styleId="1">
    <w:name w:val="heading 1"/>
    <w:basedOn w:val="a"/>
    <w:next w:val="a"/>
    <w:qFormat/>
    <w:rsid w:val="00504762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0476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0</TotalTime>
  <Pages>2</Pages>
  <Words>227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2019-06-09T09:20:00Z</cp:lastPrinted>
  <dcterms:created xsi:type="dcterms:W3CDTF">2019-06-09T09:20:00Z</dcterms:created>
  <dcterms:modified xsi:type="dcterms:W3CDTF">2019-06-09T09:20:00Z</dcterms:modified>
</cp:coreProperties>
</file>